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0A19" w:rsidRDefault="00DB0A19">
      <w:pPr>
        <w:rPr>
          <w:noProof/>
        </w:rPr>
      </w:pPr>
      <w:r>
        <w:rPr>
          <w:noProof/>
        </w:rPr>
        <w:t>Trabajo Práctico</w:t>
      </w:r>
    </w:p>
    <w:p w:rsidR="00DB0A19" w:rsidRDefault="00DB0A19">
      <w:pPr>
        <w:rPr>
          <w:noProof/>
        </w:rPr>
      </w:pPr>
      <w:r>
        <w:rPr>
          <w:noProof/>
        </w:rPr>
        <w:t>Tema:  analogías y metáforas</w:t>
      </w:r>
    </w:p>
    <w:p w:rsidR="00DB0A19" w:rsidRDefault="00DB0A19">
      <w:pPr>
        <w:rPr>
          <w:noProof/>
        </w:rPr>
      </w:pPr>
      <w:r>
        <w:rPr>
          <w:noProof/>
        </w:rPr>
        <w:t>Tarea: formulación de analogías y metáforas a partir de la lectura de imágenes</w:t>
      </w:r>
    </w:p>
    <w:p w:rsidR="00DB0A19" w:rsidRDefault="00DB0A19">
      <w:pPr>
        <w:rPr>
          <w:noProof/>
        </w:rPr>
      </w:pPr>
      <w:r>
        <w:rPr>
          <w:noProof/>
        </w:rPr>
        <w:t>A partir de la explicación dada en clase, a) elige al menos dos imágenes, b) en base a cada una de ellas formula una analogía y c) luego transforma la analogía en una metáfora:</w:t>
      </w:r>
    </w:p>
    <w:p w:rsidR="00DB0A19" w:rsidRPr="00CE1C58" w:rsidRDefault="00DB0A19">
      <w:pPr>
        <w:rPr>
          <w:i/>
          <w:noProof/>
        </w:rPr>
      </w:pPr>
      <w:r w:rsidRPr="00CE1C58">
        <w:rPr>
          <w:i/>
          <w:noProof/>
        </w:rPr>
        <w:t>Si tuvieras dificultades para realizar la tarea con las imágenes aquí propuestas, puedes proponer otras.</w:t>
      </w:r>
    </w:p>
    <w:p w:rsidR="00DB0A19" w:rsidRDefault="00DB0A19">
      <w:pPr>
        <w:rPr>
          <w:noProof/>
        </w:rPr>
      </w:pPr>
      <w:r>
        <w:rPr>
          <w:noProof/>
        </w:rPr>
        <w:t xml:space="preserve">Ejemplo:   </w:t>
      </w:r>
    </w:p>
    <w:p w:rsidR="00DB0A19" w:rsidRDefault="00DB0A19">
      <w:r w:rsidRPr="00B6254D">
        <w:rPr>
          <w:noProof/>
          <w:lang w:val="es-AR" w:eastAsia="es-A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n 1" o:spid="_x0000_i1025" type="#_x0000_t75" alt="http://photos1.blogger.com/blogger/6322/971/400/analogy01.gif" style="width:219.75pt;height:270pt;visibility:visible">
            <v:imagedata r:id="rId4" o:title=""/>
          </v:shape>
        </w:pict>
      </w:r>
    </w:p>
    <w:p w:rsidR="00DB0A19" w:rsidRDefault="00DB0A19">
      <w:r>
        <w:t>Analogía: Los ojos son al ser humano lo que las ventanas a la casa.</w:t>
      </w:r>
    </w:p>
    <w:p w:rsidR="00DB0A19" w:rsidRDefault="00DB0A19">
      <w:r>
        <w:t>Metáfora: Los ojos son las ventanas del ser humano.</w:t>
      </w:r>
    </w:p>
    <w:p w:rsidR="00DB0A19" w:rsidRDefault="00DB0A19">
      <w:r>
        <w:t>1)</w:t>
      </w:r>
    </w:p>
    <w:p w:rsidR="00DB0A19" w:rsidRDefault="00DB0A19">
      <w:r w:rsidRPr="00B6254D">
        <w:rPr>
          <w:noProof/>
          <w:lang w:val="es-AR" w:eastAsia="es-AR"/>
        </w:rPr>
        <w:pict>
          <v:shape id="Imagen 4" o:spid="_x0000_i1026" type="#_x0000_t75" alt="https://kpmartinez.files.wordpress.com/2013/02/adriana_b_3_a_.jpg" style="width:147pt;height:210.75pt;visibility:visible">
            <v:imagedata r:id="rId5" o:title=""/>
          </v:shape>
        </w:pict>
      </w:r>
    </w:p>
    <w:p w:rsidR="00DB0A19" w:rsidRDefault="00DB0A19">
      <w:r>
        <w:t>2)</w:t>
      </w:r>
    </w:p>
    <w:p w:rsidR="00DB0A19" w:rsidRDefault="00DB0A19">
      <w:r w:rsidRPr="00B6254D">
        <w:rPr>
          <w:noProof/>
          <w:lang w:val="es-AR" w:eastAsia="es-AR"/>
        </w:rPr>
        <w:pict>
          <v:shape id="Imagen 7" o:spid="_x0000_i1027" type="#_x0000_t75" alt="http://ejemplo10.com/wp-content/uploads/2015/04/metafora.jpg" style="width:415.5pt;height:275.25pt;visibility:visible">
            <v:imagedata r:id="rId6" o:title=""/>
          </v:shape>
        </w:pict>
      </w:r>
    </w:p>
    <w:p w:rsidR="00DB0A19" w:rsidRDefault="00DB0A19">
      <w:r>
        <w:t>3)</w:t>
      </w:r>
    </w:p>
    <w:p w:rsidR="00DB0A19" w:rsidRDefault="00DB0A19">
      <w:r w:rsidRPr="00B6254D">
        <w:rPr>
          <w:noProof/>
          <w:lang w:val="es-AR" w:eastAsia="es-AR"/>
        </w:rPr>
        <w:pict>
          <v:shape id="Imagen 10" o:spid="_x0000_i1028" type="#_x0000_t75" alt="http://farm6.staticflickr.com/5491/11712272696_9442f4f113_o.jpg" style="width:288.75pt;height:288.75pt;visibility:visible">
            <v:imagedata r:id="rId7" o:title=""/>
          </v:shape>
        </w:pict>
      </w:r>
    </w:p>
    <w:p w:rsidR="00DB0A19" w:rsidRDefault="00DB0A19"/>
    <w:p w:rsidR="00DB0A19" w:rsidRDefault="00DB0A19">
      <w:pPr>
        <w:rPr>
          <w:noProof/>
        </w:rPr>
      </w:pPr>
    </w:p>
    <w:p w:rsidR="00DB0A19" w:rsidRDefault="00DB0A19">
      <w:pPr>
        <w:rPr>
          <w:noProof/>
        </w:rPr>
      </w:pPr>
    </w:p>
    <w:p w:rsidR="00DB0A19" w:rsidRDefault="00DB0A19">
      <w:pPr>
        <w:rPr>
          <w:noProof/>
        </w:rPr>
      </w:pPr>
      <w:r>
        <w:rPr>
          <w:noProof/>
        </w:rPr>
        <w:t>4)</w:t>
      </w:r>
    </w:p>
    <w:p w:rsidR="00DB0A19" w:rsidRDefault="00DB0A19">
      <w:r w:rsidRPr="00B6254D">
        <w:rPr>
          <w:noProof/>
          <w:lang w:val="es-AR" w:eastAsia="es-AR"/>
        </w:rPr>
        <w:pict>
          <v:shape id="Imagen 13" o:spid="_x0000_i1029" type="#_x0000_t75" alt="https://b0.burst.zone/wp-content/uploads/2013/11/Pawel-Kuczynski-satirical-art-13.jpg" style="width:372pt;height:262.5pt;visibility:visible">
            <v:imagedata r:id="rId8" o:title=""/>
          </v:shape>
        </w:pict>
      </w:r>
    </w:p>
    <w:p w:rsidR="00DB0A19" w:rsidRDefault="00DB0A19">
      <w:r>
        <w:t>5)</w:t>
      </w:r>
    </w:p>
    <w:p w:rsidR="00DB0A19" w:rsidRDefault="00DB0A19">
      <w:r w:rsidRPr="00B6254D">
        <w:rPr>
          <w:noProof/>
          <w:lang w:val="es-AR" w:eastAsia="es-AR"/>
        </w:rPr>
        <w:pict>
          <v:shape id="Imagen 16" o:spid="_x0000_i1030" type="#_x0000_t75" alt="http://static1.squarespace.com/static/54f8b7e4e4b08c1630c2182e/56bcc795cf80a105cd2f3df1/56bcc9903c44d80c62460664/1455212945542/satirical-art-pawel-kuczynski-14.jpg" style="width:385.5pt;height:274.5pt;visibility:visible">
            <v:imagedata r:id="rId9" o:title=""/>
          </v:shape>
        </w:pict>
      </w:r>
    </w:p>
    <w:p w:rsidR="00DB0A19" w:rsidRDefault="00DB0A19"/>
    <w:p w:rsidR="00DB0A19" w:rsidRDefault="00DB0A19"/>
    <w:p w:rsidR="00DB0A19" w:rsidRDefault="00DB0A19"/>
    <w:p w:rsidR="00DB0A19" w:rsidRDefault="00DB0A19"/>
    <w:p w:rsidR="00DB0A19" w:rsidRDefault="00DB0A19"/>
    <w:p w:rsidR="00DB0A19" w:rsidRDefault="00DB0A19">
      <w:r>
        <w:t>6)</w:t>
      </w:r>
    </w:p>
    <w:p w:rsidR="00DB0A19" w:rsidRDefault="00DB0A19">
      <w:r w:rsidRPr="00B6254D">
        <w:rPr>
          <w:noProof/>
          <w:lang w:val="es-AR" w:eastAsia="es-AR"/>
        </w:rPr>
        <w:pict>
          <v:shape id="_x0000_i1031" type="#_x0000_t75" alt="382252_204844346329030_2066591160_n logica" style="width:291.75pt;height:219pt;visibility:visible">
            <v:imagedata r:id="rId10" o:title=""/>
          </v:shape>
        </w:pict>
      </w:r>
    </w:p>
    <w:p w:rsidR="00DB0A19" w:rsidRDefault="00DB0A19">
      <w:r>
        <w:t>7)</w:t>
      </w:r>
    </w:p>
    <w:p w:rsidR="00DB0A19" w:rsidRDefault="00DB0A19">
      <w:r w:rsidRPr="00B6254D">
        <w:rPr>
          <w:rFonts w:ascii="Arial" w:hAnsi="Arial" w:cs="Arial"/>
          <w:i/>
          <w:noProof/>
          <w:sz w:val="44"/>
          <w:szCs w:val="44"/>
          <w:u w:val="single"/>
          <w:lang w:val="es-AR" w:eastAsia="es-AR"/>
        </w:rPr>
        <w:pict>
          <v:shape id="Imagen 2" o:spid="_x0000_i1032" type="#_x0000_t75" style="width:330.75pt;height:151.5pt;visibility:visible">
            <v:imagedata r:id="rId11" o:title=""/>
          </v:shape>
        </w:pict>
      </w:r>
    </w:p>
    <w:p w:rsidR="00DB0A19" w:rsidRDefault="00DB0A19">
      <w:r>
        <w:t>8)</w:t>
      </w:r>
    </w:p>
    <w:p w:rsidR="00DB0A19" w:rsidRDefault="00DB0A19">
      <w:r w:rsidRPr="00B6254D">
        <w:rPr>
          <w:noProof/>
          <w:lang w:val="es-AR" w:eastAsia="es-AR"/>
        </w:rPr>
        <w:pict>
          <v:shape id="_x0000_i1033" type="#_x0000_t75" style="width:222.75pt;height:243pt;visibility:visible">
            <v:imagedata r:id="rId12" o:title=""/>
          </v:shape>
        </w:pict>
      </w:r>
    </w:p>
    <w:p w:rsidR="00DB0A19" w:rsidRDefault="00DB0A19">
      <w:r>
        <w:t>9)</w:t>
      </w:r>
    </w:p>
    <w:p w:rsidR="00DB0A19" w:rsidRDefault="00DB0A19">
      <w:r w:rsidRPr="00B6254D">
        <w:rPr>
          <w:noProof/>
          <w:lang w:val="es-AR" w:eastAsia="es-AR"/>
        </w:rPr>
        <w:pict>
          <v:shape id="_x0000_i1034" type="#_x0000_t75" alt="http://www.artophilia.com/wp-content/uploads/2014/07/528964_575697685792148_829937002_n.jpg" style="width:269.25pt;height:270pt;visibility:visible">
            <v:imagedata r:id="rId13" o:title=""/>
          </v:shape>
        </w:pict>
      </w:r>
    </w:p>
    <w:p w:rsidR="00DB0A19" w:rsidRDefault="00DB0A19"/>
    <w:p w:rsidR="00DB0A19" w:rsidRDefault="00DB0A19">
      <w:r>
        <w:t>10)</w:t>
      </w:r>
    </w:p>
    <w:p w:rsidR="00DB0A19" w:rsidRDefault="00DB0A19">
      <w:r w:rsidRPr="00B6254D">
        <w:rPr>
          <w:noProof/>
          <w:lang w:val="es-AR" w:eastAsia="es-AR"/>
        </w:rPr>
        <w:pict>
          <v:shape id="_x0000_i1035" type="#_x0000_t75" alt="http://vivirsinbeber.com/wp-content/uploads/2013/01/Reloj-campa%C3%B1a-FAD1.jpg" style="width:220.5pt;height:324pt;visibility:visible">
            <v:imagedata r:id="rId14" o:title=""/>
          </v:shape>
        </w:pict>
      </w:r>
    </w:p>
    <w:sectPr w:rsidR="00DB0A19" w:rsidSect="006A76B1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45AFC"/>
    <w:rsid w:val="002C0E8D"/>
    <w:rsid w:val="003562C6"/>
    <w:rsid w:val="003F1DF6"/>
    <w:rsid w:val="00413E0C"/>
    <w:rsid w:val="004F4077"/>
    <w:rsid w:val="00530D0C"/>
    <w:rsid w:val="005B4B8C"/>
    <w:rsid w:val="006A76B1"/>
    <w:rsid w:val="006B40A4"/>
    <w:rsid w:val="009B248A"/>
    <w:rsid w:val="00AE229B"/>
    <w:rsid w:val="00B6254D"/>
    <w:rsid w:val="00BD6416"/>
    <w:rsid w:val="00CE1C58"/>
    <w:rsid w:val="00D277B9"/>
    <w:rsid w:val="00DB0A19"/>
    <w:rsid w:val="00DC78CF"/>
    <w:rsid w:val="00E45AFC"/>
    <w:rsid w:val="00F371D6"/>
    <w:rsid w:val="00F7232F"/>
    <w:rsid w:val="00FD61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s-AR" w:eastAsia="es-A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6416"/>
    <w:pPr>
      <w:spacing w:after="200" w:line="276" w:lineRule="auto"/>
    </w:pPr>
    <w:rPr>
      <w:lang w:val="es-ES" w:eastAsia="es-E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E45A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45AF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107</TotalTime>
  <Pages>6</Pages>
  <Words>92</Words>
  <Characters>509</Characters>
  <Application>Microsoft Office Outlook</Application>
  <DocSecurity>0</DocSecurity>
  <Lines>0</Lines>
  <Paragraphs>0</Paragraphs>
  <ScaleCrop>false</ScaleCrop>
  <Company>Particular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Claudio2</dc:creator>
  <cp:keywords/>
  <dc:description/>
  <cp:lastModifiedBy>aSD</cp:lastModifiedBy>
  <cp:revision>13</cp:revision>
  <dcterms:created xsi:type="dcterms:W3CDTF">2016-04-13T22:35:00Z</dcterms:created>
  <dcterms:modified xsi:type="dcterms:W3CDTF">2016-04-14T20:22:00Z</dcterms:modified>
</cp:coreProperties>
</file>